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18D5E" w14:textId="77777777" w:rsidR="00243081" w:rsidRDefault="00243081" w:rsidP="002430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BASSE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09895486" w14:textId="77777777" w:rsidR="00243081" w:rsidRDefault="00243081" w:rsidP="00243081">
      <w:pPr>
        <w:pStyle w:val="NoSpacing"/>
        <w:rPr>
          <w:rFonts w:cs="Times New Roman"/>
          <w:szCs w:val="24"/>
        </w:rPr>
      </w:pPr>
    </w:p>
    <w:p w14:paraId="747C5871" w14:textId="77777777" w:rsidR="00243081" w:rsidRDefault="00243081" w:rsidP="00243081">
      <w:pPr>
        <w:pStyle w:val="NoSpacing"/>
        <w:rPr>
          <w:rFonts w:cs="Times New Roman"/>
          <w:szCs w:val="24"/>
        </w:rPr>
      </w:pPr>
    </w:p>
    <w:p w14:paraId="6159D6FE" w14:textId="77777777" w:rsidR="00243081" w:rsidRDefault="00243081" w:rsidP="002430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Jan.1485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Maidstone,</w:t>
      </w:r>
    </w:p>
    <w:p w14:paraId="4E99B680" w14:textId="77777777" w:rsidR="00243081" w:rsidRDefault="00243081" w:rsidP="002430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Kent,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Richard Culpeper(q.v.).</w:t>
      </w:r>
    </w:p>
    <w:p w14:paraId="79FB1960" w14:textId="77777777" w:rsidR="00243081" w:rsidRDefault="00243081" w:rsidP="00243081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1095FA7" w14:textId="77777777" w:rsidR="00243081" w:rsidRDefault="00243081" w:rsidP="00243081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pp.125-6)</w:t>
      </w:r>
    </w:p>
    <w:p w14:paraId="4FA7532C" w14:textId="77777777" w:rsidR="00243081" w:rsidRDefault="00243081" w:rsidP="00243081">
      <w:pPr>
        <w:pStyle w:val="NoSpacing"/>
        <w:rPr>
          <w:rFonts w:eastAsia="Times New Roman" w:cs="Times New Roman"/>
          <w:szCs w:val="24"/>
        </w:rPr>
      </w:pPr>
    </w:p>
    <w:p w14:paraId="612EA017" w14:textId="77777777" w:rsidR="00243081" w:rsidRDefault="00243081" w:rsidP="00243081">
      <w:pPr>
        <w:pStyle w:val="NoSpacing"/>
        <w:rPr>
          <w:rFonts w:eastAsia="Times New Roman" w:cs="Times New Roman"/>
          <w:szCs w:val="24"/>
        </w:rPr>
      </w:pPr>
    </w:p>
    <w:p w14:paraId="54C07BC7" w14:textId="77777777" w:rsidR="00243081" w:rsidRDefault="00243081" w:rsidP="0024308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September 2023</w:t>
      </w:r>
    </w:p>
    <w:p w14:paraId="3E50449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2C7E0" w14:textId="77777777" w:rsidR="00243081" w:rsidRDefault="00243081" w:rsidP="009139A6">
      <w:r>
        <w:separator/>
      </w:r>
    </w:p>
  </w:endnote>
  <w:endnote w:type="continuationSeparator" w:id="0">
    <w:p w14:paraId="27971D0B" w14:textId="77777777" w:rsidR="00243081" w:rsidRDefault="002430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F07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12BF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8B5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4DC15" w14:textId="77777777" w:rsidR="00243081" w:rsidRDefault="00243081" w:rsidP="009139A6">
      <w:r>
        <w:separator/>
      </w:r>
    </w:p>
  </w:footnote>
  <w:footnote w:type="continuationSeparator" w:id="0">
    <w:p w14:paraId="1C3DC7A1" w14:textId="77777777" w:rsidR="00243081" w:rsidRDefault="002430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97A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2CF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F58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081"/>
    <w:rsid w:val="000666E0"/>
    <w:rsid w:val="00243081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4520A"/>
  <w15:chartTrackingRefBased/>
  <w15:docId w15:val="{ADC4C822-D38E-4296-A688-7565A9890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2023-09-23T20:21:00Z</dcterms:created>
  <dcterms:modified xsi:type="dcterms:W3CDTF">2023-09-23T20:21:00Z</dcterms:modified>
</cp:coreProperties>
</file>